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1AB9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0BD81D67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CECA4FF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82CDC3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1C86E2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76F6C28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95357D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31D905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5F8223" w14:textId="77777777" w:rsidR="00837E9C" w:rsidRDefault="00837E9C" w:rsidP="00837E9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2EE180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D2635" w14:textId="77777777" w:rsidR="00837E9C" w:rsidRDefault="00837E9C" w:rsidP="009139A6">
      <w:r>
        <w:separator/>
      </w:r>
    </w:p>
  </w:endnote>
  <w:endnote w:type="continuationSeparator" w:id="0">
    <w:p w14:paraId="6B531203" w14:textId="77777777" w:rsidR="00837E9C" w:rsidRDefault="00837E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70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2B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F15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C25E3" w14:textId="77777777" w:rsidR="00837E9C" w:rsidRDefault="00837E9C" w:rsidP="009139A6">
      <w:r>
        <w:separator/>
      </w:r>
    </w:p>
  </w:footnote>
  <w:footnote w:type="continuationSeparator" w:id="0">
    <w:p w14:paraId="26D3E942" w14:textId="77777777" w:rsidR="00837E9C" w:rsidRDefault="00837E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DB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F7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E8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9C"/>
    <w:rsid w:val="000666E0"/>
    <w:rsid w:val="002510B7"/>
    <w:rsid w:val="005C130B"/>
    <w:rsid w:val="00826F5C"/>
    <w:rsid w:val="00837E9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94D82"/>
  <w15:chartTrackingRefBased/>
  <w15:docId w15:val="{8663D5FF-ECAC-4D1B-918D-29674B7FE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7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2022-07-24T19:54:00Z</dcterms:created>
  <dcterms:modified xsi:type="dcterms:W3CDTF">2022-07-24T19:54:00Z</dcterms:modified>
</cp:coreProperties>
</file>